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DF6E9" w14:textId="77777777" w:rsidR="00A727CA" w:rsidRPr="00E41A15" w:rsidRDefault="0013415F" w:rsidP="00D24668">
      <w:pPr>
        <w:pStyle w:val="Heading3"/>
        <w:tabs>
          <w:tab w:val="left" w:pos="284"/>
        </w:tabs>
        <w:ind w:left="567"/>
        <w:jc w:val="center"/>
        <w:rPr>
          <w:sz w:val="64"/>
          <w:szCs w:val="64"/>
        </w:rPr>
      </w:pPr>
      <w:r>
        <w:rPr>
          <w:sz w:val="64"/>
          <w:szCs w:val="64"/>
        </w:rPr>
        <w:t>Park ranger</w:t>
      </w:r>
    </w:p>
    <w:tbl>
      <w:tblPr>
        <w:tblStyle w:val="TableGrid"/>
        <w:tblpPr w:leftFromText="180" w:rightFromText="180" w:vertAnchor="text" w:horzAnchor="page" w:tblpX="13569" w:tblpY="132"/>
        <w:tblW w:w="0" w:type="auto"/>
        <w:tblLook w:val="04A0" w:firstRow="1" w:lastRow="0" w:firstColumn="1" w:lastColumn="0" w:noHBand="0" w:noVBand="1"/>
      </w:tblPr>
      <w:tblGrid>
        <w:gridCol w:w="2217"/>
      </w:tblGrid>
      <w:tr w:rsidR="009510D5" w14:paraId="77F0C22B" w14:textId="77777777" w:rsidTr="00D24668">
        <w:trPr>
          <w:trHeight w:val="143"/>
        </w:trPr>
        <w:tc>
          <w:tcPr>
            <w:tcW w:w="2217" w:type="dxa"/>
            <w:tcBorders>
              <w:bottom w:val="single" w:sz="4" w:space="0" w:color="auto"/>
            </w:tcBorders>
          </w:tcPr>
          <w:p w14:paraId="619A4FB5" w14:textId="1F8E4246" w:rsidR="009510D5" w:rsidRPr="009510D5" w:rsidRDefault="009510D5" w:rsidP="00EA767F">
            <w:pPr>
              <w:jc w:val="center"/>
            </w:pPr>
            <w:r w:rsidRPr="009510D5">
              <w:t>Key</w:t>
            </w:r>
          </w:p>
        </w:tc>
      </w:tr>
      <w:tr w:rsidR="009510D5" w14:paraId="7DD768E0" w14:textId="77777777" w:rsidTr="00D24668">
        <w:trPr>
          <w:trHeight w:val="130"/>
        </w:trPr>
        <w:tc>
          <w:tcPr>
            <w:tcW w:w="2217" w:type="dxa"/>
            <w:tcBorders>
              <w:bottom w:val="nil"/>
            </w:tcBorders>
          </w:tcPr>
          <w:p w14:paraId="6A55EFA4" w14:textId="5C9D5D98" w:rsidR="009510D5" w:rsidRPr="009510D5" w:rsidRDefault="009510D5" w:rsidP="00D24668">
            <w:pPr>
              <w:jc w:val="center"/>
            </w:pPr>
            <w:r w:rsidRPr="009510D5">
              <w:t xml:space="preserve">1 – </w:t>
            </w:r>
            <w:r>
              <w:t>Visitors centre</w:t>
            </w:r>
          </w:p>
        </w:tc>
      </w:tr>
      <w:tr w:rsidR="009510D5" w14:paraId="1975576C" w14:textId="77777777" w:rsidTr="00D24668">
        <w:trPr>
          <w:trHeight w:val="143"/>
        </w:trPr>
        <w:tc>
          <w:tcPr>
            <w:tcW w:w="2217" w:type="dxa"/>
            <w:tcBorders>
              <w:top w:val="nil"/>
              <w:bottom w:val="nil"/>
            </w:tcBorders>
          </w:tcPr>
          <w:p w14:paraId="143D9477" w14:textId="160B2D65" w:rsidR="009510D5" w:rsidRDefault="009510D5" w:rsidP="00D24668">
            <w:pPr>
              <w:jc w:val="center"/>
            </w:pPr>
            <w:r>
              <w:t xml:space="preserve">2 </w:t>
            </w:r>
            <w:r w:rsidR="00803AB7">
              <w:t>–</w:t>
            </w:r>
            <w:r>
              <w:t xml:space="preserve"> Boathouse</w:t>
            </w:r>
          </w:p>
        </w:tc>
      </w:tr>
      <w:tr w:rsidR="009510D5" w14:paraId="51C17CFE" w14:textId="77777777" w:rsidTr="00D24668">
        <w:trPr>
          <w:trHeight w:val="143"/>
        </w:trPr>
        <w:tc>
          <w:tcPr>
            <w:tcW w:w="2217" w:type="dxa"/>
            <w:tcBorders>
              <w:top w:val="nil"/>
              <w:bottom w:val="nil"/>
            </w:tcBorders>
          </w:tcPr>
          <w:p w14:paraId="4BDF54B5" w14:textId="657B8D58" w:rsidR="009510D5" w:rsidRPr="009510D5" w:rsidRDefault="009510D5" w:rsidP="00D24668">
            <w:pPr>
              <w:jc w:val="center"/>
            </w:pPr>
            <w:r>
              <w:t xml:space="preserve">3 – Garden </w:t>
            </w:r>
            <w:r w:rsidR="00EA767F" w:rsidRPr="00EA767F">
              <w:t>café</w:t>
            </w:r>
          </w:p>
        </w:tc>
      </w:tr>
      <w:tr w:rsidR="009510D5" w14:paraId="75D9A265" w14:textId="77777777" w:rsidTr="00D24668">
        <w:trPr>
          <w:trHeight w:val="143"/>
        </w:trPr>
        <w:tc>
          <w:tcPr>
            <w:tcW w:w="2217" w:type="dxa"/>
            <w:tcBorders>
              <w:top w:val="nil"/>
              <w:bottom w:val="nil"/>
            </w:tcBorders>
          </w:tcPr>
          <w:p w14:paraId="1839A0C7" w14:textId="5C523A6F" w:rsidR="009510D5" w:rsidRDefault="009510D5" w:rsidP="00D24668">
            <w:pPr>
              <w:jc w:val="center"/>
            </w:pPr>
            <w:r>
              <w:t>4</w:t>
            </w:r>
            <w:r w:rsidR="00803AB7">
              <w:t xml:space="preserve"> </w:t>
            </w:r>
            <w:r>
              <w:t xml:space="preserve">– </w:t>
            </w:r>
            <w:r w:rsidR="00803AB7">
              <w:t>P</w:t>
            </w:r>
            <w:r>
              <w:t>layground</w:t>
            </w:r>
          </w:p>
        </w:tc>
      </w:tr>
      <w:tr w:rsidR="009510D5" w14:paraId="793DBDD3" w14:textId="77777777" w:rsidTr="00D24668">
        <w:trPr>
          <w:trHeight w:val="143"/>
        </w:trPr>
        <w:tc>
          <w:tcPr>
            <w:tcW w:w="2217" w:type="dxa"/>
            <w:tcBorders>
              <w:top w:val="nil"/>
            </w:tcBorders>
          </w:tcPr>
          <w:p w14:paraId="5423B759" w14:textId="4FEA6221" w:rsidR="009510D5" w:rsidRDefault="009510D5" w:rsidP="00D24668">
            <w:pPr>
              <w:jc w:val="center"/>
            </w:pPr>
            <w:r>
              <w:t>5</w:t>
            </w:r>
            <w:r w:rsidRPr="009510D5">
              <w:t xml:space="preserve"> – Lakeside </w:t>
            </w:r>
            <w:r w:rsidR="00EA767F" w:rsidRPr="00EA767F">
              <w:t>café</w:t>
            </w:r>
          </w:p>
        </w:tc>
      </w:tr>
    </w:tbl>
    <w:p w14:paraId="3EF0A0B4" w14:textId="1D6F7AF6" w:rsidR="009510D5" w:rsidRPr="00A727CA" w:rsidRDefault="005D1F59" w:rsidP="009564CA">
      <w:pPr>
        <w:jc w:val="center"/>
        <w:rPr>
          <w:sz w:val="4"/>
        </w:rPr>
      </w:pPr>
      <w:r w:rsidRPr="005D1F59">
        <w:rPr>
          <w:noProof/>
          <w:sz w:val="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B62CED" wp14:editId="1C182750">
                <wp:simplePos x="0" y="0"/>
                <wp:positionH relativeFrom="column">
                  <wp:posOffset>7323667</wp:posOffset>
                </wp:positionH>
                <wp:positionV relativeFrom="paragraph">
                  <wp:posOffset>3778674</wp:posOffset>
                </wp:positionV>
                <wp:extent cx="1479666" cy="646331"/>
                <wp:effectExtent l="0" t="0" r="0" b="0"/>
                <wp:wrapNone/>
                <wp:docPr id="3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9666" cy="64633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1438171" w14:textId="77777777" w:rsidR="005D1F59" w:rsidRPr="00D24668" w:rsidRDefault="005D1F59" w:rsidP="005D1F59">
                            <w:pPr>
                              <w:rPr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D24668">
                              <w:rPr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Scale   1:5000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1B62CED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576.65pt;margin-top:297.55pt;width:116.5pt;height:50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" filled="f" stroked="f">
                <v:textbox style="mso-fit-shape-to-text:t">
                  <w:txbxContent>
                    <w:p w14:paraId="71438171" w14:textId="77777777" w:rsidR="005D1F59" w:rsidRPr="00D24668" w:rsidRDefault="005D1F59" w:rsidP="005D1F59">
                      <w:pPr>
                        <w:rPr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 w:rsidRPr="00D24668">
                        <w:rPr>
                          <w:color w:val="000000" w:themeColor="text1"/>
                          <w:kern w:val="24"/>
                          <w:sz w:val="32"/>
                          <w:szCs w:val="32"/>
                        </w:rPr>
                        <w:t>Scale   1:5000</w:t>
                      </w:r>
                    </w:p>
                  </w:txbxContent>
                </v:textbox>
              </v:shape>
            </w:pict>
          </mc:Fallback>
        </mc:AlternateContent>
      </w:r>
      <w:r w:rsidR="00CC646A" w:rsidRPr="009510D5">
        <w:rPr>
          <w:noProof/>
          <w:sz w:val="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3CCD89" wp14:editId="4D1710D5">
                <wp:simplePos x="0" y="0"/>
                <wp:positionH relativeFrom="column">
                  <wp:posOffset>6555377</wp:posOffset>
                </wp:positionH>
                <wp:positionV relativeFrom="paragraph">
                  <wp:posOffset>2434409</wp:posOffset>
                </wp:positionV>
                <wp:extent cx="1467518" cy="369332"/>
                <wp:effectExtent l="0" t="0" r="0" b="0"/>
                <wp:wrapNone/>
                <wp:docPr id="8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7518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CF901CD" w14:textId="7F15CF0E" w:rsidR="009510D5" w:rsidRDefault="009510D5" w:rsidP="009510D5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3CCD89" id="TextBox 4" o:spid="_x0000_s1027" type="#_x0000_t202" style="position:absolute;left:0;text-align:left;margin-left:516.15pt;margin-top:191.7pt;width:115.55pt;height:29.1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" filled="f" stroked="f">
                <v:textbox style="mso-fit-shape-to-text:t">
                  <w:txbxContent>
                    <w:p w14:paraId="7CF901CD" w14:textId="7F15CF0E" w:rsidR="009510D5" w:rsidRDefault="009510D5" w:rsidP="009510D5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CC646A" w:rsidRPr="009510D5">
        <w:rPr>
          <w:noProof/>
          <w:sz w:val="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680890" wp14:editId="0EB4E738">
                <wp:simplePos x="0" y="0"/>
                <wp:positionH relativeFrom="column">
                  <wp:posOffset>6438537</wp:posOffset>
                </wp:positionH>
                <wp:positionV relativeFrom="paragraph">
                  <wp:posOffset>141243</wp:posOffset>
                </wp:positionV>
                <wp:extent cx="1467518" cy="369332"/>
                <wp:effectExtent l="0" t="0" r="0" b="0"/>
                <wp:wrapNone/>
                <wp:docPr id="7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7518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DB64494" w14:textId="4D3AEC02" w:rsidR="009510D5" w:rsidRDefault="009510D5" w:rsidP="009510D5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680890" id="_x0000_s1028" type="#_x0000_t202" style="position:absolute;left:0;text-align:left;margin-left:506.95pt;margin-top:11.1pt;width:115.55pt;height:29.1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" filled="f" stroked="f">
                <v:textbox style="mso-fit-shape-to-text:t">
                  <w:txbxContent>
                    <w:p w14:paraId="3DB64494" w14:textId="4D3AEC02" w:rsidR="009510D5" w:rsidRDefault="009510D5" w:rsidP="009510D5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CC646A" w:rsidRPr="009510D5">
        <w:rPr>
          <w:noProof/>
          <w:sz w:val="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B2ADEB" wp14:editId="08ED8BC8">
                <wp:simplePos x="0" y="0"/>
                <wp:positionH relativeFrom="column">
                  <wp:posOffset>3085738</wp:posOffset>
                </wp:positionH>
                <wp:positionV relativeFrom="paragraph">
                  <wp:posOffset>1114425</wp:posOffset>
                </wp:positionV>
                <wp:extent cx="1467518" cy="369332"/>
                <wp:effectExtent l="0" t="0" r="0" b="0"/>
                <wp:wrapNone/>
                <wp:docPr id="9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7518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9C4B1D8" w14:textId="6D408276" w:rsidR="009510D5" w:rsidRDefault="009510D5" w:rsidP="009510D5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B2ADEB" id="_x0000_s1029" type="#_x0000_t202" style="position:absolute;left:0;text-align:left;margin-left:242.95pt;margin-top:87.75pt;width:115.55pt;height:29.1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" filled="f" stroked="f">
                <v:textbox style="mso-fit-shape-to-text:t">
                  <w:txbxContent>
                    <w:p w14:paraId="29C4B1D8" w14:textId="6D408276" w:rsidR="009510D5" w:rsidRDefault="009510D5" w:rsidP="009510D5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CC646A" w:rsidRPr="009510D5">
        <w:rPr>
          <w:noProof/>
          <w:sz w:val="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F8B090" wp14:editId="4D3F4132">
                <wp:simplePos x="0" y="0"/>
                <wp:positionH relativeFrom="column">
                  <wp:posOffset>3027499</wp:posOffset>
                </wp:positionH>
                <wp:positionV relativeFrom="paragraph">
                  <wp:posOffset>2456906</wp:posOffset>
                </wp:positionV>
                <wp:extent cx="1467518" cy="369332"/>
                <wp:effectExtent l="0" t="0" r="0" b="0"/>
                <wp:wrapNone/>
                <wp:docPr id="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7518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73F8D6F" w14:textId="01227A4A" w:rsidR="009510D5" w:rsidRDefault="009510D5" w:rsidP="009510D5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F8B090" id="_x0000_s1030" type="#_x0000_t202" style="position:absolute;left:0;text-align:left;margin-left:238.4pt;margin-top:193.45pt;width:115.55pt;height:29.1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" filled="f" stroked="f">
                <v:textbox style="mso-fit-shape-to-text:t">
                  <w:txbxContent>
                    <w:p w14:paraId="673F8D6F" w14:textId="01227A4A" w:rsidR="009510D5" w:rsidRDefault="009510D5" w:rsidP="009510D5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CC646A" w:rsidRPr="009510D5">
        <w:rPr>
          <w:noProof/>
          <w:sz w:val="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00B1232" wp14:editId="1827E314">
                <wp:simplePos x="0" y="0"/>
                <wp:positionH relativeFrom="column">
                  <wp:posOffset>1496786</wp:posOffset>
                </wp:positionH>
                <wp:positionV relativeFrom="paragraph">
                  <wp:posOffset>3718832</wp:posOffset>
                </wp:positionV>
                <wp:extent cx="1467518" cy="369332"/>
                <wp:effectExtent l="0" t="0" r="0" b="0"/>
                <wp:wrapNone/>
                <wp:docPr id="4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7518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2E58F64" w14:textId="1E1C6ECA" w:rsidR="009510D5" w:rsidRDefault="009510D5" w:rsidP="009510D5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0B1232" id="_x0000_s1031" type="#_x0000_t202" style="position:absolute;left:0;text-align:left;margin-left:117.85pt;margin-top:292.8pt;width:115.55pt;height:29.1pt;z-index: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" filled="f" stroked="f">
                <v:textbox style="mso-fit-shape-to-text:t">
                  <w:txbxContent>
                    <w:p w14:paraId="72E58F64" w14:textId="1E1C6ECA" w:rsidR="009510D5" w:rsidRDefault="009510D5" w:rsidP="009510D5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9510D5" w:rsidRPr="009510D5">
        <w:rPr>
          <w:sz w:val="4"/>
        </w:rPr>
        <w:t xml:space="preserve"> </w:t>
      </w:r>
      <w:r w:rsidR="00CC380F" w:rsidRPr="00CC380F">
        <w:rPr>
          <w:noProof/>
          <w:sz w:val="4"/>
        </w:rPr>
        <w:drawing>
          <wp:inline distT="0" distB="0" distL="0" distR="0" wp14:anchorId="27F6B5D5" wp14:editId="6F8A2E09">
            <wp:extent cx="6743700" cy="4500637"/>
            <wp:effectExtent l="0" t="0" r="0" b="0"/>
            <wp:docPr id="1025" name="Picture 1" descr="An illustration of a map for a local park featuring a range of leisure facilities. These include some open areas of grass, football pitches, gardens, a stream and two lakes. Some facilities are labelled from 1–5. These are: 1 – Visitor centre; 2 – Boathouse; 3– Garden café; 4 – Playground; 5– Lakeside café.">
              <a:extLst xmlns:a="http://schemas.openxmlformats.org/drawingml/2006/main">
                <a:ext uri="{FF2B5EF4-FFF2-40B4-BE49-F238E27FC236}">
                  <a16:creationId xmlns:a16="http://schemas.microsoft.com/office/drawing/2014/main" id="{8B8D225D-1508-E059-C665-6F0B826B3F3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Picture 1" descr="An illustration of a map for a local park featuring a range of leisure facilities. These include some open areas of grass, football pitches, gardens, a stream and two lakes. Some facilities are labelled from 1–5. These are: 1 – Visitor centre; 2 – Boathouse; 3– Garden café; 4 – Playground; 5– Lakeside café.">
                      <a:extLst>
                        <a:ext uri="{FF2B5EF4-FFF2-40B4-BE49-F238E27FC236}">
                          <a16:creationId xmlns:a16="http://schemas.microsoft.com/office/drawing/2014/main" id="{8B8D225D-1508-E059-C665-6F0B826B3F3E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45006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C646A">
        <w:rPr>
          <w:sz w:val="4"/>
        </w:rPr>
        <w:t>W</w:t>
      </w:r>
      <w:r w:rsidR="00E80F71">
        <w:rPr>
          <w:sz w:val="4"/>
        </w:rPr>
        <w:t>0</w:t>
      </w:r>
    </w:p>
    <w:p w14:paraId="09F29E45" w14:textId="5B73798B" w:rsidR="00FD1422" w:rsidRPr="00FD1422" w:rsidRDefault="00D24668" w:rsidP="00FD1422">
      <w:pPr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/>
          <w:noProof/>
        </w:rPr>
        <w:lastRenderedPageBreak/>
        <w:drawing>
          <wp:anchor distT="0" distB="0" distL="114300" distR="114300" simplePos="0" relativeHeight="251668480" behindDoc="1" locked="0" layoutInCell="1" allowOverlap="1" wp14:anchorId="1CB28494" wp14:editId="798F4BAB">
            <wp:simplePos x="0" y="0"/>
            <wp:positionH relativeFrom="page">
              <wp:posOffset>7334250</wp:posOffset>
            </wp:positionH>
            <wp:positionV relativeFrom="paragraph">
              <wp:posOffset>0</wp:posOffset>
            </wp:positionV>
            <wp:extent cx="3273425" cy="2162175"/>
            <wp:effectExtent l="0" t="0" r="3175" b="9525"/>
            <wp:wrapTight wrapText="bothSides">
              <wp:wrapPolygon edited="0">
                <wp:start x="0" y="0"/>
                <wp:lineTo x="0" y="21505"/>
                <wp:lineTo x="21495" y="21505"/>
                <wp:lineTo x="21495" y="0"/>
                <wp:lineTo x="0" y="0"/>
              </wp:wrapPolygon>
            </wp:wrapTight>
            <wp:docPr id="10" name="Picture 10" descr="An illustration of a map for a local park featuring a range of leisure facilities. These include some open areas of grass, football pitches, gardens, a stream and two lakes. Some facilities are labelled from 1–5. These are: 1 – Visitor centre; 2 – Boathouse; 3– Garden café; 4 – Playground; 5– Lakeside café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An illustration of a map for a local park featuring a range of leisure facilities. These include some open areas of grass, football pitches, gardens, a stream and two lakes. Some facilities are labelled from 1–5. These are: 1 – Visitor centre; 2 – Boathouse; 3– Garden café; 4 – Playground; 5– Lakeside café."/>
                    <pic:cNvPicPr/>
                  </pic:nvPicPr>
                  <pic:blipFill rotWithShape="1"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273425" cy="2162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510D5">
        <w:rPr>
          <w:noProof/>
          <w:sz w:val="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F57E43B" wp14:editId="085D7629">
                <wp:simplePos x="0" y="0"/>
                <wp:positionH relativeFrom="column">
                  <wp:posOffset>9112250</wp:posOffset>
                </wp:positionH>
                <wp:positionV relativeFrom="paragraph">
                  <wp:posOffset>65405</wp:posOffset>
                </wp:positionV>
                <wp:extent cx="1467518" cy="369332"/>
                <wp:effectExtent l="0" t="0" r="0" b="0"/>
                <wp:wrapNone/>
                <wp:docPr id="20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7518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DBA8500" w14:textId="77777777" w:rsidR="00D24668" w:rsidRPr="00D24668" w:rsidRDefault="00D24668" w:rsidP="00D24668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D24668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57E43B" id="_x0000_s1032" type="#_x0000_t202" style="position:absolute;margin-left:717.5pt;margin-top:5.15pt;width:115.55pt;height:29.1pt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" filled="f" stroked="f">
                <v:textbox style="mso-fit-shape-to-text:t">
                  <w:txbxContent>
                    <w:p w14:paraId="3DBA8500" w14:textId="77777777" w:rsidR="00D24668" w:rsidRPr="00D24668" w:rsidRDefault="00D24668" w:rsidP="00D24668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24668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FD1422" w:rsidRPr="00FD1422">
        <w:rPr>
          <w:rFonts w:asciiTheme="minorBidi" w:hAnsiTheme="minorBidi" w:cstheme="minorBidi"/>
        </w:rPr>
        <w:t xml:space="preserve">The ranger </w:t>
      </w:r>
      <w:r w:rsidR="0092385F" w:rsidRPr="00FD1422">
        <w:rPr>
          <w:rFonts w:asciiTheme="minorBidi" w:hAnsiTheme="minorBidi" w:cstheme="minorBidi"/>
        </w:rPr>
        <w:t>must</w:t>
      </w:r>
      <w:r w:rsidR="00FD1422" w:rsidRPr="00FD1422">
        <w:rPr>
          <w:rFonts w:asciiTheme="minorBidi" w:hAnsiTheme="minorBidi" w:cstheme="minorBidi"/>
        </w:rPr>
        <w:t xml:space="preserve"> do a check of the facilities every afternoon.</w:t>
      </w:r>
    </w:p>
    <w:p w14:paraId="3BAE6BAD" w14:textId="780AB1B8" w:rsidR="00FD1422" w:rsidRPr="00FD1422" w:rsidRDefault="00D24668" w:rsidP="00FD1422">
      <w:pPr>
        <w:rPr>
          <w:rFonts w:asciiTheme="minorBidi" w:hAnsiTheme="minorBidi" w:cstheme="minorBidi"/>
        </w:rPr>
      </w:pPr>
      <w:r w:rsidRPr="009510D5">
        <w:rPr>
          <w:noProof/>
          <w:sz w:val="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64A2261" wp14:editId="1A80F7E2">
                <wp:simplePos x="0" y="0"/>
                <wp:positionH relativeFrom="column">
                  <wp:posOffset>7581900</wp:posOffset>
                </wp:positionH>
                <wp:positionV relativeFrom="paragraph">
                  <wp:posOffset>203200</wp:posOffset>
                </wp:positionV>
                <wp:extent cx="1467518" cy="369332"/>
                <wp:effectExtent l="0" t="0" r="0" b="0"/>
                <wp:wrapNone/>
                <wp:docPr id="23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7518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1BB258" w14:textId="77777777" w:rsidR="00D24668" w:rsidRPr="00D24668" w:rsidRDefault="00D24668" w:rsidP="00D24668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D24668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4A2261" id="_x0000_s1033" type="#_x0000_t202" style="position:absolute;margin-left:597pt;margin-top:16pt;width:115.55pt;height:29.1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" filled="f" stroked="f">
                <v:textbox style="mso-fit-shape-to-text:t">
                  <w:txbxContent>
                    <w:p w14:paraId="6A1BB258" w14:textId="77777777" w:rsidR="00D24668" w:rsidRPr="00D24668" w:rsidRDefault="00D24668" w:rsidP="00D24668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24668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FD1422" w:rsidRPr="00FD1422">
        <w:rPr>
          <w:rFonts w:asciiTheme="minorBidi" w:hAnsiTheme="minorBidi" w:cstheme="minorBidi"/>
        </w:rPr>
        <w:t xml:space="preserve">They need to visit these places before returning to the </w:t>
      </w:r>
      <w:r w:rsidR="005F2501">
        <w:rPr>
          <w:rFonts w:asciiTheme="minorBidi" w:hAnsiTheme="minorBidi" w:cstheme="minorBidi"/>
        </w:rPr>
        <w:t>v</w:t>
      </w:r>
      <w:r w:rsidR="00FD1422" w:rsidRPr="00FD1422">
        <w:rPr>
          <w:rFonts w:asciiTheme="minorBidi" w:hAnsiTheme="minorBidi" w:cstheme="minorBidi"/>
        </w:rPr>
        <w:t xml:space="preserve">isitor </w:t>
      </w:r>
      <w:r w:rsidR="005F2501">
        <w:rPr>
          <w:rFonts w:asciiTheme="minorBidi" w:hAnsiTheme="minorBidi" w:cstheme="minorBidi"/>
        </w:rPr>
        <w:t>c</w:t>
      </w:r>
      <w:r w:rsidR="00FD1422" w:rsidRPr="00FD1422">
        <w:rPr>
          <w:rFonts w:asciiTheme="minorBidi" w:hAnsiTheme="minorBidi" w:cstheme="minorBidi"/>
        </w:rPr>
        <w:t>entre</w:t>
      </w:r>
      <w:r w:rsidR="00EA767F">
        <w:rPr>
          <w:rFonts w:asciiTheme="minorBidi" w:hAnsiTheme="minorBidi" w:cstheme="minorBidi"/>
        </w:rPr>
        <w:t>:</w:t>
      </w:r>
    </w:p>
    <w:p w14:paraId="657E6002" w14:textId="393BCF95" w:rsidR="00EA767F" w:rsidRPr="00EA767F" w:rsidRDefault="00EA767F" w:rsidP="00D24668">
      <w:pPr>
        <w:pStyle w:val="ListParagraph"/>
        <w:numPr>
          <w:ilvl w:val="0"/>
          <w:numId w:val="47"/>
        </w:numPr>
        <w:spacing w:line="276" w:lineRule="auto"/>
        <w:ind w:left="714" w:hanging="357"/>
        <w:rPr>
          <w:rFonts w:asciiTheme="minorBidi" w:hAnsiTheme="minorBidi" w:cstheme="minorBidi"/>
        </w:rPr>
      </w:pPr>
      <w:r w:rsidRPr="00EA767F">
        <w:rPr>
          <w:rFonts w:asciiTheme="minorBidi" w:hAnsiTheme="minorBidi" w:cstheme="minorBidi"/>
        </w:rPr>
        <w:t>Boathouse</w:t>
      </w:r>
    </w:p>
    <w:p w14:paraId="3C361F5E" w14:textId="3F6FD086" w:rsidR="00EA767F" w:rsidRPr="00D24668" w:rsidRDefault="00EA767F" w:rsidP="00D24668">
      <w:pPr>
        <w:pStyle w:val="ListParagraph"/>
        <w:numPr>
          <w:ilvl w:val="0"/>
          <w:numId w:val="47"/>
        </w:numPr>
        <w:spacing w:line="276" w:lineRule="auto"/>
        <w:ind w:left="714" w:hanging="357"/>
        <w:rPr>
          <w:rFonts w:asciiTheme="minorBidi" w:hAnsiTheme="minorBidi" w:cstheme="minorBidi"/>
        </w:rPr>
      </w:pPr>
      <w:r w:rsidRPr="00EA767F">
        <w:rPr>
          <w:rFonts w:asciiTheme="minorBidi" w:hAnsiTheme="minorBidi" w:cstheme="minorBidi"/>
        </w:rPr>
        <w:t>Garden café</w:t>
      </w:r>
    </w:p>
    <w:p w14:paraId="035E2F8B" w14:textId="3F9F75FA" w:rsidR="00EA767F" w:rsidRPr="00EA767F" w:rsidRDefault="00D24668" w:rsidP="00D24668">
      <w:pPr>
        <w:pStyle w:val="ListParagraph"/>
        <w:numPr>
          <w:ilvl w:val="0"/>
          <w:numId w:val="47"/>
        </w:numPr>
        <w:spacing w:line="276" w:lineRule="auto"/>
        <w:ind w:left="714" w:hanging="357"/>
        <w:rPr>
          <w:rFonts w:asciiTheme="minorBidi" w:hAnsiTheme="minorBidi" w:cstheme="minorBidi"/>
        </w:rPr>
      </w:pPr>
      <w:r w:rsidRPr="009510D5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C26F30" wp14:editId="5836CA02">
                <wp:simplePos x="0" y="0"/>
                <wp:positionH relativeFrom="column">
                  <wp:posOffset>9272270</wp:posOffset>
                </wp:positionH>
                <wp:positionV relativeFrom="paragraph">
                  <wp:posOffset>170180</wp:posOffset>
                </wp:positionV>
                <wp:extent cx="1467518" cy="369332"/>
                <wp:effectExtent l="0" t="0" r="0" b="0"/>
                <wp:wrapNone/>
                <wp:docPr id="24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7518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5C0E14" w14:textId="77777777" w:rsidR="00D24668" w:rsidRPr="00D24668" w:rsidRDefault="00D24668" w:rsidP="00D24668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D24668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C26F30" id="_x0000_s1034" type="#_x0000_t202" style="position:absolute;left:0;text-align:left;margin-left:730.1pt;margin-top:13.4pt;width:115.55pt;height:29.1pt;z-index:2516817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" filled="f" stroked="f">
                <v:textbox style="mso-fit-shape-to-text:t">
                  <w:txbxContent>
                    <w:p w14:paraId="4C5C0E14" w14:textId="77777777" w:rsidR="00D24668" w:rsidRPr="00D24668" w:rsidRDefault="00D24668" w:rsidP="00D24668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24668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9510D5">
        <w:rPr>
          <w:noProof/>
          <w:sz w:val="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A0640CD" wp14:editId="209B15AE">
                <wp:simplePos x="0" y="0"/>
                <wp:positionH relativeFrom="column">
                  <wp:posOffset>7535545</wp:posOffset>
                </wp:positionH>
                <wp:positionV relativeFrom="paragraph">
                  <wp:posOffset>171450</wp:posOffset>
                </wp:positionV>
                <wp:extent cx="1467485" cy="368935"/>
                <wp:effectExtent l="0" t="0" r="0" b="0"/>
                <wp:wrapNone/>
                <wp:docPr id="22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748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B356B32" w14:textId="77777777" w:rsidR="00D24668" w:rsidRPr="00D24668" w:rsidRDefault="00D24668" w:rsidP="00D24668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D24668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0640CD" id="_x0000_s1035" type="#_x0000_t202" style="position:absolute;left:0;text-align:left;margin-left:593.35pt;margin-top:13.5pt;width:115.55pt;height:29.05pt;z-index:2516776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" filled="f" stroked="f">
                <v:textbox style="mso-fit-shape-to-text:t">
                  <w:txbxContent>
                    <w:p w14:paraId="5B356B32" w14:textId="77777777" w:rsidR="00D24668" w:rsidRPr="00D24668" w:rsidRDefault="00D24668" w:rsidP="00D24668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24668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EA767F" w:rsidRPr="00EA767F">
        <w:rPr>
          <w:rFonts w:asciiTheme="minorBidi" w:hAnsiTheme="minorBidi" w:cstheme="minorBidi"/>
        </w:rPr>
        <w:t>Playground</w:t>
      </w:r>
    </w:p>
    <w:p w14:paraId="4F52AB88" w14:textId="5EACA5E4" w:rsidR="00EA767F" w:rsidRPr="00EA767F" w:rsidRDefault="00EA767F" w:rsidP="00D24668">
      <w:pPr>
        <w:pStyle w:val="ListParagraph"/>
        <w:numPr>
          <w:ilvl w:val="0"/>
          <w:numId w:val="47"/>
        </w:numPr>
        <w:spacing w:line="276" w:lineRule="auto"/>
        <w:ind w:left="714" w:hanging="357"/>
        <w:rPr>
          <w:rFonts w:asciiTheme="minorBidi" w:hAnsiTheme="minorBidi" w:cstheme="minorBidi"/>
        </w:rPr>
      </w:pPr>
      <w:r w:rsidRPr="00EA767F">
        <w:rPr>
          <w:rFonts w:asciiTheme="minorBidi" w:hAnsiTheme="minorBidi" w:cstheme="minorBidi"/>
        </w:rPr>
        <w:t>Lakeside café</w:t>
      </w:r>
    </w:p>
    <w:p w14:paraId="154F0216" w14:textId="369076A4" w:rsidR="00D24668" w:rsidRDefault="00D24668" w:rsidP="00FD1422">
      <w:pPr>
        <w:rPr>
          <w:rFonts w:asciiTheme="minorBidi" w:hAnsiTheme="minorBidi" w:cstheme="minorBidi"/>
        </w:rPr>
      </w:pPr>
    </w:p>
    <w:p w14:paraId="10A08974" w14:textId="50B2A3E8" w:rsidR="00D24668" w:rsidRDefault="00D24668" w:rsidP="00FD1422">
      <w:pPr>
        <w:rPr>
          <w:rFonts w:asciiTheme="minorBidi" w:hAnsiTheme="minorBidi" w:cstheme="minorBidi"/>
        </w:rPr>
      </w:pPr>
    </w:p>
    <w:tbl>
      <w:tblPr>
        <w:tblStyle w:val="TableGrid"/>
        <w:tblpPr w:leftFromText="180" w:rightFromText="180" w:vertAnchor="text" w:horzAnchor="page" w:tblpX="14221" w:tblpY="870"/>
        <w:tblW w:w="0" w:type="auto"/>
        <w:tblLook w:val="04A0" w:firstRow="1" w:lastRow="0" w:firstColumn="1" w:lastColumn="0" w:noHBand="0" w:noVBand="1"/>
      </w:tblPr>
      <w:tblGrid>
        <w:gridCol w:w="2217"/>
      </w:tblGrid>
      <w:tr w:rsidR="00D24668" w14:paraId="5A19DCBA" w14:textId="77777777" w:rsidTr="00D24668">
        <w:trPr>
          <w:trHeight w:val="143"/>
        </w:trPr>
        <w:tc>
          <w:tcPr>
            <w:tcW w:w="2217" w:type="dxa"/>
            <w:tcBorders>
              <w:bottom w:val="single" w:sz="4" w:space="0" w:color="auto"/>
            </w:tcBorders>
          </w:tcPr>
          <w:p w14:paraId="26E5D49A" w14:textId="77777777" w:rsidR="00D24668" w:rsidRPr="009510D5" w:rsidRDefault="00D24668" w:rsidP="00D24668">
            <w:pPr>
              <w:jc w:val="center"/>
            </w:pPr>
            <w:r w:rsidRPr="009510D5">
              <w:t>Key</w:t>
            </w:r>
          </w:p>
        </w:tc>
      </w:tr>
      <w:tr w:rsidR="00D24668" w14:paraId="02618D6B" w14:textId="77777777" w:rsidTr="00D24668">
        <w:trPr>
          <w:trHeight w:val="130"/>
        </w:trPr>
        <w:tc>
          <w:tcPr>
            <w:tcW w:w="2217" w:type="dxa"/>
            <w:tcBorders>
              <w:bottom w:val="nil"/>
            </w:tcBorders>
          </w:tcPr>
          <w:p w14:paraId="2D35C209" w14:textId="77777777" w:rsidR="00D24668" w:rsidRPr="009510D5" w:rsidRDefault="00D24668" w:rsidP="00D24668">
            <w:pPr>
              <w:jc w:val="center"/>
            </w:pPr>
            <w:r w:rsidRPr="009510D5">
              <w:t xml:space="preserve">1 – </w:t>
            </w:r>
            <w:r>
              <w:t>Visitors centre</w:t>
            </w:r>
          </w:p>
        </w:tc>
      </w:tr>
      <w:tr w:rsidR="00D24668" w14:paraId="4EDE2C1C" w14:textId="77777777" w:rsidTr="00D24668">
        <w:trPr>
          <w:trHeight w:val="143"/>
        </w:trPr>
        <w:tc>
          <w:tcPr>
            <w:tcW w:w="2217" w:type="dxa"/>
            <w:tcBorders>
              <w:top w:val="nil"/>
              <w:bottom w:val="nil"/>
            </w:tcBorders>
          </w:tcPr>
          <w:p w14:paraId="737AF38C" w14:textId="77777777" w:rsidR="00D24668" w:rsidRDefault="00D24668" w:rsidP="00D24668">
            <w:pPr>
              <w:jc w:val="center"/>
            </w:pPr>
            <w:r>
              <w:t>2 – Boathouse</w:t>
            </w:r>
          </w:p>
        </w:tc>
      </w:tr>
      <w:tr w:rsidR="00D24668" w14:paraId="3FEA61A4" w14:textId="77777777" w:rsidTr="00D24668">
        <w:trPr>
          <w:trHeight w:val="143"/>
        </w:trPr>
        <w:tc>
          <w:tcPr>
            <w:tcW w:w="2217" w:type="dxa"/>
            <w:tcBorders>
              <w:top w:val="nil"/>
              <w:bottom w:val="nil"/>
            </w:tcBorders>
          </w:tcPr>
          <w:p w14:paraId="3C4F0E75" w14:textId="77777777" w:rsidR="00D24668" w:rsidRPr="009510D5" w:rsidRDefault="00D24668" w:rsidP="00D24668">
            <w:pPr>
              <w:jc w:val="center"/>
            </w:pPr>
            <w:r>
              <w:t xml:space="preserve">3 – Garden </w:t>
            </w:r>
            <w:r w:rsidRPr="00EA767F">
              <w:t>café</w:t>
            </w:r>
          </w:p>
        </w:tc>
      </w:tr>
      <w:tr w:rsidR="00D24668" w14:paraId="1C16AD19" w14:textId="77777777" w:rsidTr="00D24668">
        <w:trPr>
          <w:trHeight w:val="143"/>
        </w:trPr>
        <w:tc>
          <w:tcPr>
            <w:tcW w:w="2217" w:type="dxa"/>
            <w:tcBorders>
              <w:top w:val="nil"/>
              <w:bottom w:val="nil"/>
            </w:tcBorders>
          </w:tcPr>
          <w:p w14:paraId="1DB0A0D4" w14:textId="77777777" w:rsidR="00D24668" w:rsidRDefault="00D24668" w:rsidP="00D24668">
            <w:pPr>
              <w:jc w:val="center"/>
            </w:pPr>
            <w:r>
              <w:t>4 – Playground</w:t>
            </w:r>
          </w:p>
        </w:tc>
      </w:tr>
      <w:tr w:rsidR="00D24668" w14:paraId="43CD0DBC" w14:textId="77777777" w:rsidTr="00D24668">
        <w:trPr>
          <w:trHeight w:val="143"/>
        </w:trPr>
        <w:tc>
          <w:tcPr>
            <w:tcW w:w="2217" w:type="dxa"/>
            <w:tcBorders>
              <w:top w:val="nil"/>
            </w:tcBorders>
          </w:tcPr>
          <w:p w14:paraId="2CFB67E2" w14:textId="77777777" w:rsidR="00D24668" w:rsidRDefault="00D24668" w:rsidP="00D24668">
            <w:pPr>
              <w:jc w:val="center"/>
            </w:pPr>
            <w:r>
              <w:t>5</w:t>
            </w:r>
            <w:r w:rsidRPr="009510D5">
              <w:t xml:space="preserve"> – Lakeside </w:t>
            </w:r>
            <w:r w:rsidRPr="00EA767F">
              <w:t>café</w:t>
            </w:r>
          </w:p>
        </w:tc>
      </w:tr>
    </w:tbl>
    <w:p w14:paraId="479D55A6" w14:textId="41ADA934" w:rsidR="00FD1422" w:rsidRPr="00FD1422" w:rsidRDefault="00FD1422" w:rsidP="00FD1422">
      <w:pPr>
        <w:rPr>
          <w:rFonts w:asciiTheme="minorBidi" w:hAnsiTheme="minorBidi" w:cstheme="minorBidi"/>
        </w:rPr>
      </w:pPr>
      <w:r w:rsidRPr="00FD1422">
        <w:rPr>
          <w:rFonts w:asciiTheme="minorBidi" w:hAnsiTheme="minorBidi" w:cstheme="minorBidi"/>
        </w:rPr>
        <w:t xml:space="preserve">Which order should the Park Ranger visit them in? </w:t>
      </w:r>
    </w:p>
    <w:p w14:paraId="79EB9E5D" w14:textId="08C296B1" w:rsidR="00FD1422" w:rsidRPr="00FD1422" w:rsidRDefault="00FD1422" w:rsidP="00FD1422">
      <w:pPr>
        <w:rPr>
          <w:rFonts w:asciiTheme="minorBidi" w:hAnsiTheme="minorBidi" w:cstheme="minorBidi"/>
        </w:rPr>
      </w:pPr>
      <w:r w:rsidRPr="00FD1422">
        <w:rPr>
          <w:rFonts w:asciiTheme="minorBidi" w:hAnsiTheme="minorBidi" w:cstheme="minorBidi"/>
        </w:rPr>
        <w:t xml:space="preserve">How far will they have to travel between each place? What is their total journey distance?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1984"/>
        <w:gridCol w:w="2693"/>
        <w:gridCol w:w="2835"/>
        <w:gridCol w:w="2410"/>
      </w:tblGrid>
      <w:tr w:rsidR="00FD1422" w:rsidRPr="00FD1422" w14:paraId="4CF6E8E6" w14:textId="77777777" w:rsidTr="00D24668">
        <w:tc>
          <w:tcPr>
            <w:tcW w:w="2122" w:type="dxa"/>
          </w:tcPr>
          <w:p w14:paraId="5F27468D" w14:textId="77777777" w:rsidR="00FD1422" w:rsidRPr="00FD1422" w:rsidRDefault="00FD1422" w:rsidP="00D24668">
            <w:pPr>
              <w:spacing w:before="40"/>
              <w:ind w:right="324"/>
              <w:rPr>
                <w:rFonts w:asciiTheme="minorBidi" w:hAnsiTheme="minorBidi" w:cstheme="minorBidi"/>
              </w:rPr>
            </w:pPr>
            <w:r w:rsidRPr="00FD1422">
              <w:rPr>
                <w:rFonts w:asciiTheme="minorBidi" w:hAnsiTheme="minorBidi" w:cstheme="minorBidi"/>
              </w:rPr>
              <w:t>From</w:t>
            </w:r>
          </w:p>
        </w:tc>
        <w:tc>
          <w:tcPr>
            <w:tcW w:w="1984" w:type="dxa"/>
          </w:tcPr>
          <w:p w14:paraId="00CA774D" w14:textId="77777777" w:rsidR="00FD1422" w:rsidRPr="00FD1422" w:rsidRDefault="00FD1422" w:rsidP="00D24668">
            <w:pPr>
              <w:spacing w:before="40"/>
              <w:rPr>
                <w:rFonts w:asciiTheme="minorBidi" w:hAnsiTheme="minorBidi" w:cstheme="minorBidi"/>
              </w:rPr>
            </w:pPr>
            <w:r w:rsidRPr="00FD1422">
              <w:rPr>
                <w:rFonts w:asciiTheme="minorBidi" w:hAnsiTheme="minorBidi" w:cstheme="minorBidi"/>
              </w:rPr>
              <w:t>To</w:t>
            </w:r>
          </w:p>
        </w:tc>
        <w:tc>
          <w:tcPr>
            <w:tcW w:w="2693" w:type="dxa"/>
          </w:tcPr>
          <w:p w14:paraId="724F83E9" w14:textId="77777777" w:rsidR="00FD1422" w:rsidRPr="00FD1422" w:rsidRDefault="00FD1422" w:rsidP="00D24668">
            <w:pPr>
              <w:spacing w:before="40"/>
              <w:rPr>
                <w:rFonts w:asciiTheme="minorBidi" w:hAnsiTheme="minorBidi" w:cstheme="minorBidi"/>
              </w:rPr>
            </w:pPr>
            <w:r w:rsidRPr="00FD1422">
              <w:rPr>
                <w:rFonts w:asciiTheme="minorBidi" w:hAnsiTheme="minorBidi" w:cstheme="minorBidi"/>
              </w:rPr>
              <w:t>Map Distance (cm)</w:t>
            </w:r>
          </w:p>
        </w:tc>
        <w:tc>
          <w:tcPr>
            <w:tcW w:w="2835" w:type="dxa"/>
          </w:tcPr>
          <w:p w14:paraId="6F8471A9" w14:textId="77777777" w:rsidR="00FD1422" w:rsidRPr="00FD1422" w:rsidRDefault="00FD1422" w:rsidP="00D24668">
            <w:pPr>
              <w:spacing w:before="40"/>
              <w:rPr>
                <w:rFonts w:asciiTheme="minorBidi" w:hAnsiTheme="minorBidi" w:cstheme="minorBidi"/>
              </w:rPr>
            </w:pPr>
            <w:r w:rsidRPr="00FD1422">
              <w:rPr>
                <w:rFonts w:asciiTheme="minorBidi" w:hAnsiTheme="minorBidi" w:cstheme="minorBidi"/>
              </w:rPr>
              <w:t>Real Distance (cm)</w:t>
            </w:r>
          </w:p>
        </w:tc>
        <w:tc>
          <w:tcPr>
            <w:tcW w:w="2410" w:type="dxa"/>
          </w:tcPr>
          <w:p w14:paraId="47095B0D" w14:textId="5F244113" w:rsidR="00FD1422" w:rsidRPr="00FD1422" w:rsidRDefault="00D24668" w:rsidP="00D24668">
            <w:pPr>
              <w:spacing w:before="40"/>
              <w:rPr>
                <w:rFonts w:asciiTheme="minorBidi" w:hAnsiTheme="minorBidi" w:cstheme="minorBidi"/>
              </w:rPr>
            </w:pPr>
            <w:r w:rsidRPr="009510D5">
              <w:rPr>
                <w:noProof/>
                <w:sz w:val="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6C84536" wp14:editId="43BB6B51">
                      <wp:simplePos x="0" y="0"/>
                      <wp:positionH relativeFrom="column">
                        <wp:posOffset>679450</wp:posOffset>
                      </wp:positionH>
                      <wp:positionV relativeFrom="paragraph">
                        <wp:posOffset>-700405</wp:posOffset>
                      </wp:positionV>
                      <wp:extent cx="215900" cy="333375"/>
                      <wp:effectExtent l="0" t="0" r="0" b="0"/>
                      <wp:wrapNone/>
                      <wp:docPr id="21" name="Text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5900" cy="3333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7965491" w14:textId="77777777" w:rsidR="00D24668" w:rsidRPr="00D24668" w:rsidRDefault="00D24668" w:rsidP="00D24668">
                                  <w:pP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 w:rsidRPr="00D24668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C84536" id="_x0000_s1036" type="#_x0000_t202" style="position:absolute;margin-left:53.5pt;margin-top:-55.15pt;width:17pt;height:2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" filled="f" stroked="f">
                      <v:textbox>
                        <w:txbxContent>
                          <w:p w14:paraId="67965491" w14:textId="77777777" w:rsidR="00D24668" w:rsidRPr="00D24668" w:rsidRDefault="00D24668" w:rsidP="00D24668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D24668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D1422" w:rsidRPr="00FD1422">
              <w:rPr>
                <w:rFonts w:asciiTheme="minorBidi" w:hAnsiTheme="minorBidi" w:cstheme="minorBidi"/>
              </w:rPr>
              <w:t>Real Distance (m)</w:t>
            </w:r>
          </w:p>
        </w:tc>
      </w:tr>
      <w:tr w:rsidR="00FD1422" w:rsidRPr="00FD1422" w14:paraId="289114CE" w14:textId="77777777" w:rsidTr="00D24668">
        <w:trPr>
          <w:trHeight w:val="730"/>
        </w:trPr>
        <w:tc>
          <w:tcPr>
            <w:tcW w:w="2122" w:type="dxa"/>
          </w:tcPr>
          <w:p w14:paraId="37519DF7" w14:textId="77777777" w:rsidR="00FD1422" w:rsidRPr="00FD1422" w:rsidRDefault="00FD1422" w:rsidP="000B324F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984" w:type="dxa"/>
          </w:tcPr>
          <w:p w14:paraId="5125E179" w14:textId="77777777" w:rsidR="00FD1422" w:rsidRPr="00FD1422" w:rsidRDefault="00FD1422" w:rsidP="000B324F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</w:tcPr>
          <w:p w14:paraId="3547C982" w14:textId="77777777" w:rsidR="00FD1422" w:rsidRPr="00FD1422" w:rsidRDefault="00FD1422" w:rsidP="000B324F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835" w:type="dxa"/>
          </w:tcPr>
          <w:p w14:paraId="1E0A3EF2" w14:textId="77777777" w:rsidR="00FD1422" w:rsidRPr="00FD1422" w:rsidRDefault="00FD1422" w:rsidP="000B324F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410" w:type="dxa"/>
          </w:tcPr>
          <w:p w14:paraId="0A1D7EAB" w14:textId="77777777" w:rsidR="00FD1422" w:rsidRPr="00FD1422" w:rsidRDefault="00FD1422" w:rsidP="000B324F">
            <w:pPr>
              <w:rPr>
                <w:rFonts w:asciiTheme="minorBidi" w:hAnsiTheme="minorBidi" w:cstheme="minorBidi"/>
              </w:rPr>
            </w:pPr>
          </w:p>
        </w:tc>
      </w:tr>
      <w:tr w:rsidR="00FD1422" w:rsidRPr="00FD1422" w14:paraId="7A1AAE2B" w14:textId="77777777" w:rsidTr="00D24668">
        <w:tc>
          <w:tcPr>
            <w:tcW w:w="2122" w:type="dxa"/>
          </w:tcPr>
          <w:p w14:paraId="60D7DC87" w14:textId="77777777" w:rsidR="00FD1422" w:rsidRPr="00FD1422" w:rsidRDefault="00FD1422" w:rsidP="000B324F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984" w:type="dxa"/>
          </w:tcPr>
          <w:p w14:paraId="54342200" w14:textId="77777777" w:rsidR="00FD1422" w:rsidRPr="00FD1422" w:rsidRDefault="00FD1422" w:rsidP="000B324F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</w:tcPr>
          <w:p w14:paraId="6F09369C" w14:textId="77777777" w:rsidR="00FD1422" w:rsidRPr="00FD1422" w:rsidRDefault="00FD1422" w:rsidP="000B324F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835" w:type="dxa"/>
          </w:tcPr>
          <w:p w14:paraId="4F80EBFE" w14:textId="77777777" w:rsidR="00FD1422" w:rsidRPr="00FD1422" w:rsidRDefault="00FD1422" w:rsidP="000B324F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410" w:type="dxa"/>
          </w:tcPr>
          <w:p w14:paraId="1FEA49B7" w14:textId="77777777" w:rsidR="00FD1422" w:rsidRPr="00FD1422" w:rsidRDefault="00FD1422" w:rsidP="000B324F">
            <w:pPr>
              <w:rPr>
                <w:rFonts w:asciiTheme="minorBidi" w:hAnsiTheme="minorBidi" w:cstheme="minorBidi"/>
              </w:rPr>
            </w:pPr>
          </w:p>
        </w:tc>
      </w:tr>
      <w:tr w:rsidR="00FD1422" w:rsidRPr="00FD1422" w14:paraId="5AA2AEBD" w14:textId="77777777" w:rsidTr="00D24668">
        <w:tc>
          <w:tcPr>
            <w:tcW w:w="2122" w:type="dxa"/>
          </w:tcPr>
          <w:p w14:paraId="6C98ACC4" w14:textId="77777777" w:rsidR="00FD1422" w:rsidRPr="00FD1422" w:rsidRDefault="00FD1422" w:rsidP="000B324F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984" w:type="dxa"/>
          </w:tcPr>
          <w:p w14:paraId="3828D2DD" w14:textId="77777777" w:rsidR="00FD1422" w:rsidRPr="00FD1422" w:rsidRDefault="00FD1422" w:rsidP="000B324F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</w:tcPr>
          <w:p w14:paraId="112E4546" w14:textId="77777777" w:rsidR="00FD1422" w:rsidRPr="00FD1422" w:rsidRDefault="00FD1422" w:rsidP="000B324F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835" w:type="dxa"/>
          </w:tcPr>
          <w:p w14:paraId="372451DE" w14:textId="77777777" w:rsidR="00FD1422" w:rsidRPr="00FD1422" w:rsidRDefault="00FD1422" w:rsidP="000B324F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410" w:type="dxa"/>
          </w:tcPr>
          <w:p w14:paraId="07657769" w14:textId="77777777" w:rsidR="00FD1422" w:rsidRPr="00FD1422" w:rsidRDefault="00FD1422" w:rsidP="000B324F">
            <w:pPr>
              <w:rPr>
                <w:rFonts w:asciiTheme="minorBidi" w:hAnsiTheme="minorBidi" w:cstheme="minorBidi"/>
              </w:rPr>
            </w:pPr>
          </w:p>
        </w:tc>
      </w:tr>
      <w:tr w:rsidR="00FD1422" w:rsidRPr="00FD1422" w14:paraId="7A6CEA02" w14:textId="77777777" w:rsidTr="00D24668">
        <w:tc>
          <w:tcPr>
            <w:tcW w:w="2122" w:type="dxa"/>
          </w:tcPr>
          <w:p w14:paraId="2E168052" w14:textId="77777777" w:rsidR="00FD1422" w:rsidRPr="00FD1422" w:rsidRDefault="00FD1422" w:rsidP="000B324F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984" w:type="dxa"/>
          </w:tcPr>
          <w:p w14:paraId="3045A6B4" w14:textId="77777777" w:rsidR="00FD1422" w:rsidRPr="00FD1422" w:rsidRDefault="00FD1422" w:rsidP="000B324F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</w:tcPr>
          <w:p w14:paraId="7B1903DB" w14:textId="77777777" w:rsidR="00FD1422" w:rsidRPr="00FD1422" w:rsidRDefault="00FD1422" w:rsidP="000B324F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835" w:type="dxa"/>
          </w:tcPr>
          <w:p w14:paraId="09B5D8CE" w14:textId="77777777" w:rsidR="00FD1422" w:rsidRPr="00FD1422" w:rsidRDefault="00FD1422" w:rsidP="000B324F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410" w:type="dxa"/>
          </w:tcPr>
          <w:p w14:paraId="204B0E36" w14:textId="77777777" w:rsidR="00FD1422" w:rsidRPr="00FD1422" w:rsidRDefault="00FD1422" w:rsidP="000B324F">
            <w:pPr>
              <w:rPr>
                <w:rFonts w:asciiTheme="minorBidi" w:hAnsiTheme="minorBidi" w:cstheme="minorBidi"/>
              </w:rPr>
            </w:pPr>
          </w:p>
        </w:tc>
      </w:tr>
      <w:tr w:rsidR="00FD1422" w:rsidRPr="00FD1422" w14:paraId="698925A2" w14:textId="77777777" w:rsidTr="00D24668">
        <w:tc>
          <w:tcPr>
            <w:tcW w:w="2122" w:type="dxa"/>
          </w:tcPr>
          <w:p w14:paraId="3F5A3800" w14:textId="77777777" w:rsidR="00FD1422" w:rsidRPr="00FD1422" w:rsidRDefault="00FD1422" w:rsidP="000B324F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984" w:type="dxa"/>
          </w:tcPr>
          <w:p w14:paraId="032339C9" w14:textId="77777777" w:rsidR="00FD1422" w:rsidRPr="00FD1422" w:rsidRDefault="00FD1422" w:rsidP="000B324F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</w:tcPr>
          <w:p w14:paraId="796C8911" w14:textId="77777777" w:rsidR="00FD1422" w:rsidRPr="00FD1422" w:rsidRDefault="00FD1422" w:rsidP="000B324F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835" w:type="dxa"/>
          </w:tcPr>
          <w:p w14:paraId="53D34218" w14:textId="77777777" w:rsidR="00FD1422" w:rsidRPr="00FD1422" w:rsidRDefault="00FD1422" w:rsidP="000B324F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410" w:type="dxa"/>
          </w:tcPr>
          <w:p w14:paraId="6A9B794B" w14:textId="77777777" w:rsidR="00FD1422" w:rsidRPr="00FD1422" w:rsidRDefault="00FD1422" w:rsidP="000B324F">
            <w:pPr>
              <w:rPr>
                <w:rFonts w:asciiTheme="minorBidi" w:hAnsiTheme="minorBidi" w:cstheme="minorBidi"/>
              </w:rPr>
            </w:pPr>
          </w:p>
        </w:tc>
      </w:tr>
    </w:tbl>
    <w:p w14:paraId="50F9B2FF" w14:textId="77777777" w:rsidR="00EA767F" w:rsidRDefault="00EA767F" w:rsidP="00FD1422">
      <w:pPr>
        <w:rPr>
          <w:rFonts w:asciiTheme="minorBidi" w:hAnsiTheme="minorBidi" w:cstheme="minorBidi"/>
        </w:rPr>
      </w:pPr>
    </w:p>
    <w:p w14:paraId="57750C5C" w14:textId="77777777" w:rsidR="00D24668" w:rsidRDefault="00FD1422" w:rsidP="0025651C">
      <w:r w:rsidRPr="00FD1422">
        <w:rPr>
          <w:rFonts w:asciiTheme="minorBidi" w:hAnsiTheme="minorBidi" w:cstheme="minorBidi"/>
        </w:rPr>
        <w:t xml:space="preserve">Total </w:t>
      </w:r>
      <w:r>
        <w:rPr>
          <w:rFonts w:asciiTheme="minorBidi" w:hAnsiTheme="minorBidi" w:cstheme="minorBidi"/>
        </w:rPr>
        <w:t>d</w:t>
      </w:r>
      <w:r w:rsidRPr="00FD1422">
        <w:rPr>
          <w:rFonts w:asciiTheme="minorBidi" w:hAnsiTheme="minorBidi" w:cstheme="minorBidi"/>
        </w:rPr>
        <w:t xml:space="preserve">istance = </w:t>
      </w:r>
    </w:p>
    <w:p w14:paraId="5A147D2C" w14:textId="48C56308" w:rsidR="0025651C" w:rsidRDefault="0025651C" w:rsidP="0025651C"/>
    <w:sectPr w:rsidR="0025651C" w:rsidSect="004C17B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8DFF2" w14:textId="77777777" w:rsidR="007870B9" w:rsidRDefault="007870B9" w:rsidP="00F96C86">
      <w:r>
        <w:separator/>
      </w:r>
    </w:p>
  </w:endnote>
  <w:endnote w:type="continuationSeparator" w:id="0">
    <w:p w14:paraId="726E9097" w14:textId="77777777" w:rsidR="007870B9" w:rsidRDefault="007870B9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51B72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14A90" w14:textId="052639E5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20FF7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31812" w14:textId="77777777" w:rsidR="007870B9" w:rsidRDefault="007870B9" w:rsidP="00F96C86">
      <w:r>
        <w:separator/>
      </w:r>
    </w:p>
  </w:footnote>
  <w:footnote w:type="continuationSeparator" w:id="0">
    <w:p w14:paraId="6174DF34" w14:textId="77777777" w:rsidR="007870B9" w:rsidRDefault="007870B9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27043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AD9DE" w14:textId="77777777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342D1934" wp14:editId="412CA679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68FB4DD7" wp14:editId="0BE621CD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16AB7025" wp14:editId="49F9F789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54F74F" w14:textId="77777777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D6725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75237F"/>
    <w:multiLevelType w:val="hybridMultilevel"/>
    <w:tmpl w:val="CFA236BC"/>
    <w:lvl w:ilvl="0" w:tplc="4050CD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342E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881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ECF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5468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1420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229A4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40CF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36FC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9F2565"/>
    <w:multiLevelType w:val="hybridMultilevel"/>
    <w:tmpl w:val="949826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E74D83"/>
    <w:multiLevelType w:val="hybridMultilevel"/>
    <w:tmpl w:val="CDD4F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170830">
    <w:abstractNumId w:val="33"/>
  </w:num>
  <w:num w:numId="2" w16cid:durableId="528879925">
    <w:abstractNumId w:val="36"/>
  </w:num>
  <w:num w:numId="3" w16cid:durableId="55247413">
    <w:abstractNumId w:val="14"/>
  </w:num>
  <w:num w:numId="4" w16cid:durableId="551622454">
    <w:abstractNumId w:val="29"/>
  </w:num>
  <w:num w:numId="5" w16cid:durableId="108202722">
    <w:abstractNumId w:val="46"/>
  </w:num>
  <w:num w:numId="6" w16cid:durableId="512183341">
    <w:abstractNumId w:val="26"/>
  </w:num>
  <w:num w:numId="7" w16cid:durableId="1157841892">
    <w:abstractNumId w:val="42"/>
  </w:num>
  <w:num w:numId="8" w16cid:durableId="208030578">
    <w:abstractNumId w:val="31"/>
  </w:num>
  <w:num w:numId="9" w16cid:durableId="1948417258">
    <w:abstractNumId w:val="19"/>
  </w:num>
  <w:num w:numId="10" w16cid:durableId="90274348">
    <w:abstractNumId w:val="43"/>
  </w:num>
  <w:num w:numId="11" w16cid:durableId="188644979">
    <w:abstractNumId w:val="22"/>
  </w:num>
  <w:num w:numId="12" w16cid:durableId="369303706">
    <w:abstractNumId w:val="47"/>
  </w:num>
  <w:num w:numId="13" w16cid:durableId="1917935121">
    <w:abstractNumId w:val="17"/>
  </w:num>
  <w:num w:numId="14" w16cid:durableId="1639189544">
    <w:abstractNumId w:val="16"/>
  </w:num>
  <w:num w:numId="15" w16cid:durableId="274560530">
    <w:abstractNumId w:val="21"/>
  </w:num>
  <w:num w:numId="16" w16cid:durableId="1652179238">
    <w:abstractNumId w:val="0"/>
  </w:num>
  <w:num w:numId="17" w16cid:durableId="1041827228">
    <w:abstractNumId w:val="1"/>
  </w:num>
  <w:num w:numId="18" w16cid:durableId="802816290">
    <w:abstractNumId w:val="2"/>
  </w:num>
  <w:num w:numId="19" w16cid:durableId="624779582">
    <w:abstractNumId w:val="3"/>
  </w:num>
  <w:num w:numId="20" w16cid:durableId="331689105">
    <w:abstractNumId w:val="8"/>
  </w:num>
  <w:num w:numId="21" w16cid:durableId="989333982">
    <w:abstractNumId w:val="4"/>
  </w:num>
  <w:num w:numId="22" w16cid:durableId="105199172">
    <w:abstractNumId w:val="5"/>
  </w:num>
  <w:num w:numId="23" w16cid:durableId="2021278862">
    <w:abstractNumId w:val="6"/>
  </w:num>
  <w:num w:numId="24" w16cid:durableId="2063361122">
    <w:abstractNumId w:val="7"/>
  </w:num>
  <w:num w:numId="25" w16cid:durableId="1200436304">
    <w:abstractNumId w:val="9"/>
  </w:num>
  <w:num w:numId="26" w16cid:durableId="1558785592">
    <w:abstractNumId w:val="15"/>
  </w:num>
  <w:num w:numId="27" w16cid:durableId="10569141">
    <w:abstractNumId w:val="23"/>
  </w:num>
  <w:num w:numId="28" w16cid:durableId="1179350636">
    <w:abstractNumId w:val="37"/>
  </w:num>
  <w:num w:numId="29" w16cid:durableId="421872881">
    <w:abstractNumId w:val="40"/>
  </w:num>
  <w:num w:numId="30" w16cid:durableId="1289511028">
    <w:abstractNumId w:val="32"/>
  </w:num>
  <w:num w:numId="31" w16cid:durableId="690574667">
    <w:abstractNumId w:val="27"/>
  </w:num>
  <w:num w:numId="32" w16cid:durableId="1313755917">
    <w:abstractNumId w:val="45"/>
  </w:num>
  <w:num w:numId="33" w16cid:durableId="1135028635">
    <w:abstractNumId w:val="10"/>
  </w:num>
  <w:num w:numId="34" w16cid:durableId="670913175">
    <w:abstractNumId w:val="13"/>
  </w:num>
  <w:num w:numId="35" w16cid:durableId="1406802644">
    <w:abstractNumId w:val="25"/>
  </w:num>
  <w:num w:numId="36" w16cid:durableId="1222325029">
    <w:abstractNumId w:val="44"/>
  </w:num>
  <w:num w:numId="37" w16cid:durableId="1457025537">
    <w:abstractNumId w:val="41"/>
  </w:num>
  <w:num w:numId="38" w16cid:durableId="36011643">
    <w:abstractNumId w:val="18"/>
  </w:num>
  <w:num w:numId="39" w16cid:durableId="2044671571">
    <w:abstractNumId w:val="28"/>
  </w:num>
  <w:num w:numId="40" w16cid:durableId="2120636541">
    <w:abstractNumId w:val="20"/>
  </w:num>
  <w:num w:numId="41" w16cid:durableId="1873684670">
    <w:abstractNumId w:val="39"/>
  </w:num>
  <w:num w:numId="42" w16cid:durableId="1154641279">
    <w:abstractNumId w:val="38"/>
  </w:num>
  <w:num w:numId="43" w16cid:durableId="238097802">
    <w:abstractNumId w:val="35"/>
  </w:num>
  <w:num w:numId="44" w16cid:durableId="1751805441">
    <w:abstractNumId w:val="24"/>
  </w:num>
  <w:num w:numId="45" w16cid:durableId="1935548998">
    <w:abstractNumId w:val="12"/>
  </w:num>
  <w:num w:numId="46" w16cid:durableId="1216164288">
    <w:abstractNumId w:val="30"/>
  </w:num>
  <w:num w:numId="47" w16cid:durableId="1408192502">
    <w:abstractNumId w:val="34"/>
  </w:num>
  <w:num w:numId="48" w16cid:durableId="12237576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422"/>
    <w:rsid w:val="00007622"/>
    <w:rsid w:val="00021D16"/>
    <w:rsid w:val="00023C3F"/>
    <w:rsid w:val="00026485"/>
    <w:rsid w:val="00040DC4"/>
    <w:rsid w:val="00052590"/>
    <w:rsid w:val="00071591"/>
    <w:rsid w:val="00080588"/>
    <w:rsid w:val="00095609"/>
    <w:rsid w:val="000B58C5"/>
    <w:rsid w:val="000B6024"/>
    <w:rsid w:val="000C0CDD"/>
    <w:rsid w:val="000D250C"/>
    <w:rsid w:val="000D3A31"/>
    <w:rsid w:val="000E59C3"/>
    <w:rsid w:val="00103FA2"/>
    <w:rsid w:val="00114864"/>
    <w:rsid w:val="00122B76"/>
    <w:rsid w:val="0013415F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B7337"/>
    <w:rsid w:val="002C26DC"/>
    <w:rsid w:val="002C287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04FD7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D1F59"/>
    <w:rsid w:val="005D2A36"/>
    <w:rsid w:val="005E3986"/>
    <w:rsid w:val="005F096B"/>
    <w:rsid w:val="005F2501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44F7"/>
    <w:rsid w:val="006D5E49"/>
    <w:rsid w:val="006D7900"/>
    <w:rsid w:val="006E3B52"/>
    <w:rsid w:val="0070778D"/>
    <w:rsid w:val="00720115"/>
    <w:rsid w:val="00736519"/>
    <w:rsid w:val="00755C2E"/>
    <w:rsid w:val="00765C0F"/>
    <w:rsid w:val="00775890"/>
    <w:rsid w:val="007870B9"/>
    <w:rsid w:val="00795759"/>
    <w:rsid w:val="007A4890"/>
    <w:rsid w:val="007C2BB7"/>
    <w:rsid w:val="007D13E0"/>
    <w:rsid w:val="007D556D"/>
    <w:rsid w:val="007D6169"/>
    <w:rsid w:val="007D7C49"/>
    <w:rsid w:val="007E456E"/>
    <w:rsid w:val="00803AB7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1169F"/>
    <w:rsid w:val="0092385F"/>
    <w:rsid w:val="00923BF3"/>
    <w:rsid w:val="00930563"/>
    <w:rsid w:val="009429D8"/>
    <w:rsid w:val="009510D5"/>
    <w:rsid w:val="009564CA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0609"/>
    <w:rsid w:val="00A96171"/>
    <w:rsid w:val="00AD1405"/>
    <w:rsid w:val="00AD20F9"/>
    <w:rsid w:val="00AD2C72"/>
    <w:rsid w:val="00AD3E7C"/>
    <w:rsid w:val="00AE0BFE"/>
    <w:rsid w:val="00AE4959"/>
    <w:rsid w:val="00B0397A"/>
    <w:rsid w:val="00B040C6"/>
    <w:rsid w:val="00B24982"/>
    <w:rsid w:val="00B32E1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B78CA"/>
    <w:rsid w:val="00CC380F"/>
    <w:rsid w:val="00CC646A"/>
    <w:rsid w:val="00CD0B85"/>
    <w:rsid w:val="00CF070A"/>
    <w:rsid w:val="00D06668"/>
    <w:rsid w:val="00D11E60"/>
    <w:rsid w:val="00D24668"/>
    <w:rsid w:val="00D43B61"/>
    <w:rsid w:val="00D447ED"/>
    <w:rsid w:val="00D45259"/>
    <w:rsid w:val="00D503D6"/>
    <w:rsid w:val="00D56BB2"/>
    <w:rsid w:val="00D6043B"/>
    <w:rsid w:val="00D95650"/>
    <w:rsid w:val="00D9679B"/>
    <w:rsid w:val="00DB233A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0F71"/>
    <w:rsid w:val="00E86247"/>
    <w:rsid w:val="00EA134B"/>
    <w:rsid w:val="00EA767F"/>
    <w:rsid w:val="00EB1425"/>
    <w:rsid w:val="00EB313C"/>
    <w:rsid w:val="00EF6264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83C54"/>
    <w:rsid w:val="00F96A70"/>
    <w:rsid w:val="00F96C86"/>
    <w:rsid w:val="00FB307C"/>
    <w:rsid w:val="00FB3A84"/>
    <w:rsid w:val="00FB6507"/>
    <w:rsid w:val="00FC61B5"/>
    <w:rsid w:val="00FD1422"/>
    <w:rsid w:val="00FE28DB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26B33D0"/>
  <w15:docId w15:val="{50BA986A-E597-4A80-8E37-F58D5B113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3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5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70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85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landsca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C:\Users\lynet\Documents\Custom Office Templates\ETF handout template_landscape.dotx</Template>
  <TotalTime>9</TotalTime>
  <Pages>2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654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Steve Pardoe</cp:lastModifiedBy>
  <cp:revision>4</cp:revision>
  <cp:lastPrinted>2023-02-22T10:10:00Z</cp:lastPrinted>
  <dcterms:created xsi:type="dcterms:W3CDTF">2023-03-17T10:52:00Z</dcterms:created>
  <dcterms:modified xsi:type="dcterms:W3CDTF">2023-04-05T11:21:00Z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